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FA4E5B">
        <w:rPr>
          <w:rFonts w:ascii="Times New Roman" w:hAnsi="Times New Roman"/>
          <w:b/>
          <w:noProof/>
          <w:sz w:val="44"/>
          <w:szCs w:val="44"/>
        </w:rPr>
        <w:t>Oxford Picture Dictionary 2</w:t>
      </w:r>
      <w:r w:rsidR="00FA4E5B" w:rsidRPr="00FA4E5B">
        <w:rPr>
          <w:rFonts w:ascii="Times New Roman" w:hAnsi="Times New Roman"/>
          <w:b/>
          <w:noProof/>
          <w:sz w:val="44"/>
          <w:szCs w:val="44"/>
          <w:vertAlign w:val="superscript"/>
        </w:rPr>
        <w:t>nd</w:t>
      </w:r>
      <w:r w:rsidR="00FA4E5B">
        <w:rPr>
          <w:rFonts w:ascii="Times New Roman" w:hAnsi="Times New Roman"/>
          <w:b/>
          <w:noProof/>
          <w:sz w:val="44"/>
          <w:szCs w:val="44"/>
        </w:rPr>
        <w:t xml:space="preserve"> Ed.</w:t>
      </w:r>
    </w:p>
    <w:p w:rsidR="006562EB" w:rsidRPr="006E13DF" w:rsidRDefault="003306F6" w:rsidP="00384E4B">
      <w:pPr>
        <w:rPr>
          <w:rFonts w:ascii="Arial" w:hAnsi="Arial" w:cs="Arial"/>
        </w:rPr>
      </w:pPr>
      <w:r w:rsidRPr="003306F6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5F045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area code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birth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brainstorm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cell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check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copy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date 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discuss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draw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female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look up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male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number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of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phone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place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print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read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say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sex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sign 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BB4CE8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signature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BB4CE8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social security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F0452" w:rsidRPr="00504A65" w:rsidTr="00BB4CE8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spell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F0452" w:rsidRPr="00504A65" w:rsidTr="00BB4CE8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F0452" w:rsidRPr="009C3DEB" w:rsidRDefault="005F0452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  <w:vAlign w:val="bottom"/>
          </w:tcPr>
          <w:p w:rsidR="005F0452" w:rsidRDefault="005F0452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translate</w:t>
            </w:r>
          </w:p>
        </w:tc>
        <w:tc>
          <w:tcPr>
            <w:tcW w:w="6693" w:type="dxa"/>
          </w:tcPr>
          <w:p w:rsidR="005F0452" w:rsidRPr="009C3DEB" w:rsidRDefault="005F0452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280" w:rsidRDefault="00AF3280" w:rsidP="00814CB4">
      <w:r>
        <w:separator/>
      </w:r>
    </w:p>
  </w:endnote>
  <w:endnote w:type="continuationSeparator" w:id="1">
    <w:p w:rsidR="00AF3280" w:rsidRDefault="00AF3280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280" w:rsidRDefault="00AF3280" w:rsidP="00814CB4">
      <w:r>
        <w:separator/>
      </w:r>
    </w:p>
  </w:footnote>
  <w:footnote w:type="continuationSeparator" w:id="1">
    <w:p w:rsidR="00AF3280" w:rsidRDefault="00AF3280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0121A2">
      <w:rPr>
        <w:rFonts w:ascii="Times New Roman" w:hAnsi="Times New Roman"/>
        <w:color w:val="4F6228" w:themeColor="accent3" w:themeShade="80"/>
        <w:sz w:val="32"/>
        <w:szCs w:val="32"/>
      </w:rPr>
      <w:t xml:space="preserve"> Getting Started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07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5F0452"/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306F6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0452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3280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vocabulary%20templates\OPD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OPDvocabulary.template</Template>
  <TotalTime>1</TotalTime>
  <Pages>1</Pages>
  <Words>81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 Rolston</cp:lastModifiedBy>
  <cp:revision>2</cp:revision>
  <cp:lastPrinted>2009-05-26T02:40:00Z</cp:lastPrinted>
  <dcterms:created xsi:type="dcterms:W3CDTF">2009-05-26T02:39:00Z</dcterms:created>
  <dcterms:modified xsi:type="dcterms:W3CDTF">2009-05-26T02:40:00Z</dcterms:modified>
</cp:coreProperties>
</file>